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14DEC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BATELYNG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CF74A33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75E65CEB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1878DC5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85695B5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5CBA241B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C081A77" w14:textId="77777777" w:rsidR="003D1F29" w:rsidRDefault="003D1F29" w:rsidP="003D1F29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0DEC2E56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8BA4A52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DC204A7" w14:textId="77777777" w:rsidR="003D1F29" w:rsidRDefault="003D1F29" w:rsidP="003D1F29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2022</w:t>
      </w:r>
    </w:p>
    <w:p w14:paraId="5DDEAD3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997A" w14:textId="77777777" w:rsidR="003D1F29" w:rsidRDefault="003D1F29" w:rsidP="009139A6">
      <w:r>
        <w:separator/>
      </w:r>
    </w:p>
  </w:endnote>
  <w:endnote w:type="continuationSeparator" w:id="0">
    <w:p w14:paraId="256F8414" w14:textId="77777777" w:rsidR="003D1F29" w:rsidRDefault="003D1F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4F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E5B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62D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0D7C1" w14:textId="77777777" w:rsidR="003D1F29" w:rsidRDefault="003D1F29" w:rsidP="009139A6">
      <w:r>
        <w:separator/>
      </w:r>
    </w:p>
  </w:footnote>
  <w:footnote w:type="continuationSeparator" w:id="0">
    <w:p w14:paraId="159E06B6" w14:textId="77777777" w:rsidR="003D1F29" w:rsidRDefault="003D1F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DF6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E3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5F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F29"/>
    <w:rsid w:val="000666E0"/>
    <w:rsid w:val="002510B7"/>
    <w:rsid w:val="003D1F2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3CCFB"/>
  <w15:chartTrackingRefBased/>
  <w15:docId w15:val="{FBD2C987-0962-482A-A84C-7F27E663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F2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2024-02-23T20:27:00Z</dcterms:created>
  <dcterms:modified xsi:type="dcterms:W3CDTF">2024-02-23T20:28:00Z</dcterms:modified>
</cp:coreProperties>
</file>